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北京市大兴区黄村镇民生保障办公室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——返城知青救助金项目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项目申报单位（科室）：民生保障办公室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主管部门（区直或镇）：大兴区民政局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返城知青救助金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民生保障办公室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13520211653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2025年预计为10名返城困难知青发放节日慰问金及困难知青帮扶共计200000元。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返城知青救助金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总结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民生保障办公室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大兴区民政局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返城知青救助金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sz w:val="32"/>
          <w:szCs w:val="32"/>
          <w:lang w:val="en-US" w:eastAsia="zh-CN"/>
        </w:rPr>
        <w:t>返城知青救助金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/>
          <w:sz w:val="32"/>
          <w:szCs w:val="32"/>
          <w:lang w:val="en-US" w:eastAsia="zh-CN"/>
        </w:rPr>
        <w:t>返城知青救助金</w:t>
      </w: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救助返城知青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人员增减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返城知青救助金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根据文件要求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87833F4"/>
    <w:rsid w:val="090B2453"/>
    <w:rsid w:val="0A5D4D63"/>
    <w:rsid w:val="13F73D10"/>
    <w:rsid w:val="18661DA4"/>
    <w:rsid w:val="1F3B0915"/>
    <w:rsid w:val="26D96FCC"/>
    <w:rsid w:val="2F471EE1"/>
    <w:rsid w:val="308113CB"/>
    <w:rsid w:val="34B53ED7"/>
    <w:rsid w:val="42E020D8"/>
    <w:rsid w:val="45047EF5"/>
    <w:rsid w:val="4F815F87"/>
    <w:rsid w:val="54F9326F"/>
    <w:rsid w:val="56A4598B"/>
    <w:rsid w:val="59467262"/>
    <w:rsid w:val="625005B0"/>
    <w:rsid w:val="651C2939"/>
    <w:rsid w:val="69773E40"/>
    <w:rsid w:val="6D535020"/>
    <w:rsid w:val="701D348B"/>
    <w:rsid w:val="722C28C1"/>
    <w:rsid w:val="751C13E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2024-08-23T01:34:04Z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